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00607" w14:textId="77777777" w:rsidR="00FD4814" w:rsidRDefault="00FD4814" w:rsidP="00FD48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FEROR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d.1405)</w:t>
      </w:r>
    </w:p>
    <w:p w14:paraId="5714035F" w14:textId="77777777" w:rsidR="00FD4814" w:rsidRDefault="00FD4814" w:rsidP="00FD48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5D242A2" w14:textId="77777777" w:rsidR="00FD4814" w:rsidRDefault="00FD4814" w:rsidP="00FD4814">
      <w:pPr>
        <w:rPr>
          <w:rFonts w:ascii="Times New Roman" w:hAnsi="Times New Roman" w:cs="Times New Roman"/>
          <w:sz w:val="24"/>
          <w:szCs w:val="24"/>
        </w:rPr>
      </w:pPr>
    </w:p>
    <w:p w14:paraId="5E5302A3" w14:textId="77777777" w:rsidR="00FD4814" w:rsidRDefault="00FD4814" w:rsidP="00FD4814">
      <w:pPr>
        <w:rPr>
          <w:rFonts w:ascii="Times New Roman" w:hAnsi="Times New Roman" w:cs="Times New Roman"/>
          <w:sz w:val="24"/>
          <w:szCs w:val="24"/>
        </w:rPr>
      </w:pPr>
    </w:p>
    <w:p w14:paraId="3199137D" w14:textId="77777777" w:rsidR="00FD4814" w:rsidRDefault="00FD4814" w:rsidP="00FD48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Jun.</w:t>
      </w:r>
      <w:r>
        <w:rPr>
          <w:rFonts w:ascii="Times New Roman" w:hAnsi="Times New Roman" w:cs="Times New Roman"/>
          <w:sz w:val="24"/>
          <w:szCs w:val="24"/>
        </w:rPr>
        <w:tab/>
        <w:t>1405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88D67F1" w14:textId="77777777" w:rsidR="00FD4814" w:rsidRDefault="00FD4814" w:rsidP="00FD4814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p.246)</w:t>
      </w:r>
    </w:p>
    <w:p w14:paraId="43D977F8" w14:textId="77777777" w:rsidR="00FD4814" w:rsidRDefault="00FD4814" w:rsidP="00FD48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08DC42C2" w14:textId="77777777" w:rsidR="00FD4814" w:rsidRDefault="00FD4814" w:rsidP="00FD4814">
      <w:pPr>
        <w:rPr>
          <w:rFonts w:ascii="Times New Roman" w:hAnsi="Times New Roman" w:cs="Times New Roman"/>
          <w:sz w:val="24"/>
          <w:szCs w:val="24"/>
        </w:rPr>
      </w:pPr>
    </w:p>
    <w:p w14:paraId="04F9C1E8" w14:textId="77777777" w:rsidR="00FD4814" w:rsidRDefault="00FD4814" w:rsidP="00FD4814">
      <w:pPr>
        <w:rPr>
          <w:rFonts w:ascii="Times New Roman" w:hAnsi="Times New Roman" w:cs="Times New Roman"/>
          <w:sz w:val="24"/>
          <w:szCs w:val="24"/>
        </w:rPr>
      </w:pPr>
    </w:p>
    <w:p w14:paraId="7C9081F2" w14:textId="77777777" w:rsidR="00FD4814" w:rsidRPr="00BD676F" w:rsidRDefault="00FD4814" w:rsidP="00FD48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December 2021</w:t>
      </w:r>
    </w:p>
    <w:p w14:paraId="70A93B9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60A8F" w14:textId="77777777" w:rsidR="00FD4814" w:rsidRDefault="00FD4814" w:rsidP="009139A6">
      <w:r>
        <w:separator/>
      </w:r>
    </w:p>
  </w:endnote>
  <w:endnote w:type="continuationSeparator" w:id="0">
    <w:p w14:paraId="760A5872" w14:textId="77777777" w:rsidR="00FD4814" w:rsidRDefault="00FD48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FCC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BE6F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CF3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F4035" w14:textId="77777777" w:rsidR="00FD4814" w:rsidRDefault="00FD4814" w:rsidP="009139A6">
      <w:r>
        <w:separator/>
      </w:r>
    </w:p>
  </w:footnote>
  <w:footnote w:type="continuationSeparator" w:id="0">
    <w:p w14:paraId="0350AED4" w14:textId="77777777" w:rsidR="00FD4814" w:rsidRDefault="00FD48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A4E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483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79C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81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D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00C65"/>
  <w15:chartTrackingRefBased/>
  <w15:docId w15:val="{205EA899-6E85-4965-BCFE-D9D737866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81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2022-01-05T20:41:00Z</dcterms:created>
  <dcterms:modified xsi:type="dcterms:W3CDTF">2022-01-05T20:41:00Z</dcterms:modified>
</cp:coreProperties>
</file>